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744" w:rsidRDefault="0072328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აგს თელეთის სატრანსფორმატორო ქვესადგური</w:t>
      </w:r>
    </w:p>
    <w:p w:rsidR="00723284" w:rsidRDefault="00723284">
      <w:pPr>
        <w:rPr>
          <w:rFonts w:ascii="Sylfaen" w:hAnsi="Sylfaen"/>
          <w:lang w:val="ka-GE"/>
        </w:rPr>
      </w:pPr>
      <w:r w:rsidRPr="00723284">
        <w:rPr>
          <w:rFonts w:ascii="Sylfaen" w:hAnsi="Sylfaen"/>
          <w:noProof/>
        </w:rPr>
        <w:drawing>
          <wp:inline distT="0" distB="0" distL="0" distR="0">
            <wp:extent cx="2272554" cy="3029567"/>
            <wp:effectExtent l="0" t="0" r="0" b="0"/>
            <wp:docPr id="2" name="Picture 2" descr="\\wss02\Home$\rburdiladze\Desktop\IMG_20210927_143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10927_1435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745" cy="3053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3284">
        <w:rPr>
          <w:rFonts w:ascii="Sylfaen" w:hAnsi="Sylfaen"/>
          <w:noProof/>
        </w:rPr>
        <w:drawing>
          <wp:inline distT="0" distB="0" distL="0" distR="0" wp14:anchorId="418C9222" wp14:editId="48CEFBD1">
            <wp:extent cx="1689236" cy="2999870"/>
            <wp:effectExtent l="0" t="0" r="6350" b="0"/>
            <wp:docPr id="5" name="Picture 5" descr="\\wss02\Home$\rburdiladze\Desktop\თელეთი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თელეთი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98983" cy="3017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lang w:val="ka-GE"/>
        </w:rPr>
        <w:br w:type="textWrapping" w:clear="all"/>
      </w:r>
      <w:r w:rsidRPr="00723284">
        <w:rPr>
          <w:rFonts w:ascii="Sylfaen" w:hAnsi="Sylfaen"/>
          <w:noProof/>
        </w:rPr>
        <w:drawing>
          <wp:inline distT="0" distB="0" distL="0" distR="0" wp14:anchorId="6E43B4DB" wp14:editId="367E1BD6">
            <wp:extent cx="1712193" cy="2282543"/>
            <wp:effectExtent l="0" t="0" r="2540" b="3810"/>
            <wp:docPr id="3" name="Picture 3" descr="\\wss02\Home$\rburdiladze\Desktop\IMG_20210927_143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10927_14375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96" cy="2321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3284">
        <w:rPr>
          <w:rFonts w:ascii="Sylfaen" w:hAnsi="Sylfaen"/>
          <w:noProof/>
        </w:rPr>
        <w:drawing>
          <wp:inline distT="0" distB="0" distL="0" distR="0" wp14:anchorId="1EFEB856" wp14:editId="2CF27BAF">
            <wp:extent cx="1622066" cy="2881837"/>
            <wp:effectExtent l="0" t="0" r="0" b="0"/>
            <wp:docPr id="4" name="Picture 4" descr="\\wss02\Home$\rburdiladze\Desktop\თელეთი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თელეთი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32455" cy="290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284" w:rsidRDefault="00723284">
      <w:pPr>
        <w:rPr>
          <w:rFonts w:ascii="Sylfaen" w:hAnsi="Sylfaen"/>
          <w:lang w:val="ka-GE"/>
        </w:rPr>
      </w:pPr>
    </w:p>
    <w:p w:rsidR="00723284" w:rsidRPr="00723284" w:rsidRDefault="0072328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სატრანსფორმატორო ქვესადგური ტექნიკურად გამართულ მდგომარეობაშია</w:t>
      </w:r>
      <w:bookmarkStart w:id="0" w:name="_GoBack"/>
      <w:bookmarkEnd w:id="0"/>
    </w:p>
    <w:sectPr w:rsidR="00723284" w:rsidRPr="007232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284"/>
    <w:rsid w:val="00723284"/>
    <w:rsid w:val="00AA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BFFDA"/>
  <w15:chartTrackingRefBased/>
  <w15:docId w15:val="{1A8D6D55-AD06-429C-B17A-8FBFBCFE4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F5C0A84B</Template>
  <TotalTime>7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1</cp:revision>
  <dcterms:created xsi:type="dcterms:W3CDTF">2022-06-20T10:53:00Z</dcterms:created>
  <dcterms:modified xsi:type="dcterms:W3CDTF">2022-06-20T11:00:00Z</dcterms:modified>
</cp:coreProperties>
</file>